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16A66" w:rsidRDefault="00FA69F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02" w:history="1">
        <w:r w:rsidR="00F16A66" w:rsidRPr="002B5FCB">
          <w:rPr>
            <w:rStyle w:val="aa"/>
          </w:rPr>
          <w:t>HH3C-DHCP-SNOOP2-MIB</w:t>
        </w:r>
        <w:r w:rsidR="00F16A66">
          <w:rPr>
            <w:webHidden/>
          </w:rPr>
          <w:tab/>
        </w:r>
        <w:r w:rsidR="00F16A66">
          <w:rPr>
            <w:webHidden/>
          </w:rPr>
          <w:fldChar w:fldCharType="begin"/>
        </w:r>
        <w:r w:rsidR="00F16A66">
          <w:rPr>
            <w:webHidden/>
          </w:rPr>
          <w:instrText xml:space="preserve"> PAGEREF _Toc94098302 \h </w:instrText>
        </w:r>
        <w:r w:rsidR="00F16A66">
          <w:rPr>
            <w:webHidden/>
          </w:rPr>
        </w:r>
        <w:r w:rsidR="00F16A66">
          <w:rPr>
            <w:webHidden/>
          </w:rPr>
          <w:fldChar w:fldCharType="separate"/>
        </w:r>
        <w:r w:rsidR="00F16A66">
          <w:rPr>
            <w:webHidden/>
          </w:rPr>
          <w:t>2</w:t>
        </w:r>
        <w:r w:rsidR="00F16A66">
          <w:rPr>
            <w:webHidden/>
          </w:rPr>
          <w:fldChar w:fldCharType="end"/>
        </w:r>
      </w:hyperlink>
    </w:p>
    <w:p w:rsidR="00F16A66" w:rsidRDefault="00F16A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03" w:history="1">
        <w:r w:rsidRPr="002B5FCB">
          <w:rPr>
            <w:rStyle w:val="aa"/>
            <w:rFonts w:ascii="Helvetica" w:hAnsi="Helvetica" w:cs="Helvetica"/>
          </w:rPr>
          <w:t>hh3cDhcpSnoop2ConfigGroup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16A66" w:rsidRDefault="00F16A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04" w:history="1">
        <w:r w:rsidRPr="002B5FCB">
          <w:rPr>
            <w:rStyle w:val="aa"/>
            <w:rFonts w:ascii="Helvetica" w:hAnsi="Helvetica" w:cs="Helvetica"/>
          </w:rPr>
          <w:t>hh3cDhcpSnoop2StatisticsGroup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16A66" w:rsidRDefault="00F16A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05" w:history="1">
        <w:r w:rsidRPr="002B5FCB">
          <w:rPr>
            <w:rStyle w:val="aa"/>
            <w:rFonts w:ascii="Helvetica" w:hAnsi="Helvetica" w:cs="Helvetica"/>
          </w:rPr>
          <w:t>hh3cDhcpSnoop2BindTable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16A66" w:rsidRDefault="00F16A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06" w:history="1">
        <w:r w:rsidRPr="002B5FCB">
          <w:rPr>
            <w:rStyle w:val="aa"/>
            <w:rFonts w:ascii="Helvetica" w:hAnsi="Helvetica" w:cs="Helvetica"/>
          </w:rPr>
          <w:t>hh3cDhcpSnoop2IfConfigTable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16A66" w:rsidRDefault="00F16A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07" w:history="1">
        <w:r w:rsidRPr="002B5FCB">
          <w:rPr>
            <w:rStyle w:val="aa"/>
            <w:rFonts w:ascii="Helvetica" w:hAnsi="Helvetica" w:cs="Helvetica"/>
          </w:rPr>
          <w:t>hh3cDhcpSnoop2IfVlanCIDTable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16A66" w:rsidRDefault="00F16A6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08" w:history="1">
        <w:r w:rsidRPr="002B5FCB">
          <w:rPr>
            <w:rStyle w:val="aa"/>
            <w:rFonts w:ascii="Helvetica" w:hAnsi="Helvetica" w:cs="Helvetica"/>
          </w:rPr>
          <w:t>hh3cDhcpSnoop2IfVlanRIDTable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FA69F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912C75" w:rsidRPr="008418BF" w:rsidRDefault="00912C75" w:rsidP="00912C75">
      <w:pPr>
        <w:pStyle w:val="1"/>
        <w:tabs>
          <w:tab w:val="num" w:pos="432"/>
        </w:tabs>
        <w:ind w:left="432" w:hanging="432"/>
        <w:jc w:val="both"/>
      </w:pPr>
      <w:bookmarkStart w:id="1" w:name="_Toc352769275"/>
      <w:bookmarkStart w:id="2" w:name="_Toc356291076"/>
      <w:bookmarkStart w:id="3" w:name="_Toc397420865"/>
      <w:bookmarkStart w:id="4" w:name="_Toc94098302"/>
      <w:r>
        <w:rPr>
          <w:rFonts w:hint="eastAsia"/>
        </w:rPr>
        <w:lastRenderedPageBreak/>
        <w:t>HH3C-DHCP-SNOOP2</w:t>
      </w:r>
      <w:r w:rsidRPr="008418BF">
        <w:t>-</w:t>
      </w:r>
      <w:r>
        <w:rPr>
          <w:rFonts w:hint="eastAsia"/>
        </w:rPr>
        <w:t>MIB</w:t>
      </w:r>
      <w:bookmarkEnd w:id="1"/>
      <w:bookmarkEnd w:id="2"/>
      <w:bookmarkEnd w:id="3"/>
      <w:bookmarkEnd w:id="4"/>
    </w:p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5" w:name="_Toc352769276"/>
      <w:bookmarkStart w:id="6" w:name="_Toc356291077"/>
      <w:bookmarkStart w:id="7" w:name="_Toc397420866"/>
      <w:bookmarkStart w:id="8" w:name="_Toc94098303"/>
      <w:r w:rsidRPr="00AD698B">
        <w:rPr>
          <w:rFonts w:ascii="Helvetica" w:hAnsi="Helvetica" w:cs="Helvetica"/>
        </w:rPr>
        <w:t>hh3cDhcpSnoop2ConfigGroup</w:t>
      </w:r>
      <w:bookmarkEnd w:id="5"/>
      <w:bookmarkEnd w:id="6"/>
      <w:bookmarkEnd w:id="7"/>
      <w:bookmarkEnd w:id="8"/>
    </w:p>
    <w:p w:rsidR="00912C75" w:rsidRPr="008B5A4B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B9310A">
              <w:rPr>
                <w:rFonts w:ascii="Helvetica" w:hAnsi="Helvetica" w:cs="Helvetica"/>
              </w:rPr>
              <w:t>hh3cDhcpSnoop2Enabled</w:t>
            </w:r>
            <w:r w:rsidRPr="007E4545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rPr>
                <w:rFonts w:ascii="Helvetica" w:hAnsi="Helvetica" w:cs="Helvetica"/>
              </w:rPr>
              <w:t xml:space="preserve">hh3cDhcpSnoop2BindDbName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.1.1.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The string legth should not exceed the max</w:t>
            </w:r>
            <w:r>
              <w:rPr>
                <w:rFonts w:ascii="Segoe UI" w:hAnsi="Segoe UI" w:cs="Segoe UI" w:hint="eastAsia"/>
                <w:color w:val="000000"/>
                <w:sz w:val="20"/>
                <w:szCs w:val="20"/>
              </w:rPr>
              <w:t>imum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length </w:t>
            </w:r>
            <w:r>
              <w:rPr>
                <w:rFonts w:ascii="Segoe UI" w:hAnsi="Segoe UI" w:cs="Segoe UI" w:hint="eastAsia"/>
                <w:color w:val="000000"/>
                <w:sz w:val="20"/>
                <w:szCs w:val="20"/>
              </w:rPr>
              <w:t>that the specified product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support 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rPr>
                <w:rFonts w:ascii="Helvetica" w:hAnsi="Helvetica" w:cs="Helvetica"/>
              </w:rPr>
              <w:t xml:space="preserve">hh3cDhcpSnoop2BindRefreshIntvl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.1.1.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rPr>
                <w:rFonts w:ascii="Helvetica" w:hAnsi="Helvetica" w:cs="Helvetica"/>
              </w:rPr>
              <w:t xml:space="preserve">hh3cDhcpSnoop2BindRefresh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.1.1.</w:t>
            </w:r>
            <w:r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352769277"/>
      <w:bookmarkStart w:id="10" w:name="_Toc356291078"/>
      <w:bookmarkStart w:id="11" w:name="_Toc397420867"/>
      <w:bookmarkStart w:id="12" w:name="_Toc94098304"/>
      <w:r w:rsidRPr="00AD698B">
        <w:rPr>
          <w:rFonts w:ascii="Helvetica" w:hAnsi="Helvetica" w:cs="Helvetica"/>
        </w:rPr>
        <w:t>hh3cDhcpSnoop2StatisticsGroup</w:t>
      </w:r>
      <w:bookmarkEnd w:id="9"/>
      <w:bookmarkEnd w:id="10"/>
      <w:bookmarkEnd w:id="11"/>
      <w:bookmarkEnd w:id="12"/>
    </w:p>
    <w:p w:rsidR="00912C75" w:rsidRPr="008B5A4B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B907D9">
              <w:rPr>
                <w:rFonts w:ascii="Helvetica" w:hAnsi="Helvetica" w:cs="Helvetica"/>
              </w:rPr>
              <w:t>hh3cDhcpSnoop2PktSentNum</w:t>
            </w:r>
            <w:r w:rsidRPr="00F224CB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rPr>
                <w:rFonts w:ascii="Helvetica" w:hAnsi="Helvetica" w:cs="Helvetica"/>
              </w:rPr>
              <w:t>hh3cDhcpSnoop2PktRcvNum</w:t>
            </w:r>
            <w:r w:rsidRPr="00F224CB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rPr>
                <w:rFonts w:ascii="Helvetica" w:hAnsi="Helvetica" w:cs="Helvetica"/>
              </w:rPr>
              <w:t>hh3cDhcpSnoop2PktDropNum</w:t>
            </w:r>
            <w:r w:rsidRPr="00F224CB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3" w:name="_Toc352769278"/>
      <w:bookmarkStart w:id="14" w:name="_Toc356291079"/>
      <w:bookmarkStart w:id="15" w:name="_Toc397420868"/>
      <w:bookmarkStart w:id="16" w:name="_Toc94098305"/>
      <w:r w:rsidRPr="00AD698B">
        <w:rPr>
          <w:rFonts w:ascii="Helvetica" w:hAnsi="Helvetica" w:cs="Helvetica"/>
        </w:rPr>
        <w:t>hh3cDhcpSnoop2BindTable</w:t>
      </w:r>
      <w:bookmarkEnd w:id="13"/>
      <w:bookmarkEnd w:id="14"/>
      <w:bookmarkEnd w:id="15"/>
      <w:bookmarkEnd w:id="16"/>
    </w:p>
    <w:p w:rsidR="00912C75" w:rsidRPr="008B5A4B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B907D9">
              <w:t>hh3cDhcpSnoop2BindIpAddr</w:t>
            </w:r>
            <w:r w:rsidRPr="00F224CB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1.1.1</w:t>
            </w:r>
            <w:r w:rsidRPr="00DC1FF6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t>hh3cDhcpSnoop2BindVlanId</w:t>
            </w:r>
            <w:r w:rsidRPr="00F224CB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1.1.2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t xml:space="preserve">hh3cDhcpSnoop2BindSecVlanId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1.1.3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t xml:space="preserve">hh3cDhcpSnoop2BindMacAddr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1.1.4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t>hh3cDhcpSnoop2BindLease</w:t>
            </w:r>
            <w:r w:rsidRPr="00F224CB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1.1.5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D9">
              <w:t xml:space="preserve">hh3cDhcpSnoop2BindPortIndex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1.1.6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DC5111" w:rsidRDefault="00912C75" w:rsidP="0091260D">
            <w:pPr>
              <w:pStyle w:val="TableText"/>
              <w:kinsoku w:val="0"/>
              <w:textAlignment w:val="top"/>
            </w:pPr>
            <w:r w:rsidRPr="00B907D9">
              <w:lastRenderedPageBreak/>
              <w:t xml:space="preserve">hh3cDhcpSnoop2BindRowStatus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1.1.7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 w:rsidRPr="00690671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912C75" w:rsidRPr="007C6F9B" w:rsidRDefault="00912C75" w:rsidP="00912C75"/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7" w:name="_Toc352769279"/>
      <w:bookmarkStart w:id="18" w:name="_Toc356291080"/>
      <w:bookmarkStart w:id="19" w:name="_Toc397420869"/>
      <w:bookmarkStart w:id="20" w:name="_Toc94098306"/>
      <w:r w:rsidRPr="00AD698B">
        <w:rPr>
          <w:rFonts w:ascii="Helvetica" w:hAnsi="Helvetica" w:cs="Helvetica"/>
        </w:rPr>
        <w:t>hh3cDhcpSnoop2IfConfigTable</w:t>
      </w:r>
      <w:bookmarkEnd w:id="17"/>
      <w:bookmarkEnd w:id="18"/>
      <w:bookmarkEnd w:id="19"/>
      <w:bookmarkEnd w:id="20"/>
    </w:p>
    <w:p w:rsidR="00912C75" w:rsidRPr="008B5A4B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8D7EDC">
              <w:t>hh3cDhcpSnoop2IfTrustStatus</w:t>
            </w:r>
            <w:r w:rsidRPr="003E2413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</w:t>
            </w:r>
            <w:r w:rsidRPr="00DC1FF6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7EDC">
              <w:t>hh3cDhcpSnoop2IfCheckMac</w:t>
            </w:r>
            <w:r w:rsidRPr="003E2413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2.1.2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7EDC">
              <w:t xml:space="preserve">hh3cDhcpSnoop2IfCheckRequest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2.1.3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7EDC">
              <w:t>hh3cDhcpSnoop2IfRateLimit</w:t>
            </w:r>
            <w:r w:rsidRPr="003E2413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2.1.4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7EDC">
              <w:t>hh3cDhcpSnoop2IfRecordBind</w:t>
            </w:r>
            <w:r w:rsidRPr="003E2413"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2.1.5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71FC">
              <w:t xml:space="preserve">hh3cDhcpSnoop2IfMaxLearnNum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2.1.6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>hh3cDhcpSnoop2IfOpt82Enable</w:t>
            </w:r>
            <w:r>
              <w:rPr>
                <w:rFonts w:hint="eastAsia"/>
              </w:rPr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2.1.7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>hh3cDhcpSnoop2IfOpt82Strategy</w:t>
            </w:r>
            <w:r>
              <w:rPr>
                <w:rFonts w:hint="eastAsia"/>
              </w:rPr>
              <w:t xml:space="preserve">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2.1.8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hh3cDhcpSnoop2IfOpt82CIDMode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2.1.9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hh3cDhcpSnoop2IfOpt82CIDNodeType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2.1.10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hh3cDhcpSnoop2IfOpt82CIDNodeStr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2.1.11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hh3cDhcpSnoop2IfOpt82CIDStr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2.1.12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hh3cDhcpSnoop2IfOpt82CIDFormat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2.1.13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hh3cDhcpSnoop2IfOpt82RIDMode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2.1.14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hh3cDhcpSnoop2IfOpt82RIDStr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2.1.15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3E2413" w:rsidRDefault="00912C75" w:rsidP="0091260D">
            <w:pPr>
              <w:pStyle w:val="TableText"/>
              <w:kinsoku w:val="0"/>
              <w:textAlignment w:val="top"/>
            </w:pPr>
            <w:r w:rsidRPr="00CF71FC">
              <w:t xml:space="preserve">hh3cDhcpSnoop2IfOpt82RIDFormat </w:t>
            </w:r>
            <w:r w:rsidRPr="00DC1FF6">
              <w:t>(</w:t>
            </w:r>
            <w:r w:rsidRPr="005206F4">
              <w:t>1.3.6.1.4.1.25506.2.</w:t>
            </w:r>
            <w:r>
              <w:rPr>
                <w:rFonts w:hint="eastAsia"/>
              </w:rPr>
              <w:t>124</w:t>
            </w:r>
            <w:r>
              <w:t>.</w:t>
            </w:r>
            <w:r>
              <w:rPr>
                <w:rFonts w:hint="eastAsia"/>
              </w:rPr>
              <w:t>2</w:t>
            </w:r>
            <w:r w:rsidRPr="005206F4">
              <w:t>.</w:t>
            </w:r>
            <w:r>
              <w:rPr>
                <w:rFonts w:hint="eastAsia"/>
              </w:rPr>
              <w:t>2.1.16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912C75" w:rsidRPr="006D6FEF" w:rsidRDefault="00912C75" w:rsidP="00912C75"/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1" w:name="_Toc352769280"/>
      <w:bookmarkStart w:id="22" w:name="_Toc356291081"/>
      <w:bookmarkStart w:id="23" w:name="_Toc397420870"/>
      <w:bookmarkStart w:id="24" w:name="_Toc94098307"/>
      <w:r w:rsidRPr="00AD698B">
        <w:rPr>
          <w:rFonts w:ascii="Helvetica" w:hAnsi="Helvetica" w:cs="Helvetica"/>
        </w:rPr>
        <w:t>hh3cDhcpSnoop2IfVlanCIDTable</w:t>
      </w:r>
      <w:bookmarkEnd w:id="21"/>
      <w:bookmarkEnd w:id="22"/>
      <w:bookmarkEnd w:id="23"/>
      <w:bookmarkEnd w:id="24"/>
    </w:p>
    <w:p w:rsidR="00912C75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CF71FC">
              <w:rPr>
                <w:rFonts w:ascii="Helvetica" w:hAnsi="Helvetica" w:cs="Helvetica"/>
              </w:rPr>
              <w:t xml:space="preserve">hh3cDhcpSnoop2IfVlanCIDVlanIndex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3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A524F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71FC">
              <w:rPr>
                <w:rFonts w:ascii="Helvetica" w:hAnsi="Helvetica" w:cs="Helvetica"/>
              </w:rPr>
              <w:t xml:space="preserve">hh3cDhcpSnoop2IfVlanCIDStr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3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F71FC">
              <w:rPr>
                <w:rFonts w:ascii="Helvetica" w:hAnsi="Helvetica" w:cs="Helvetica"/>
              </w:rPr>
              <w:t xml:space="preserve">hh3cDhcpSnoop2IfVlanCIDRowStatus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3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912C75" w:rsidRPr="00AD698B" w:rsidRDefault="00912C75" w:rsidP="00912C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5" w:name="_Toc352769281"/>
      <w:bookmarkStart w:id="26" w:name="_Toc356291082"/>
      <w:bookmarkStart w:id="27" w:name="_Toc397420871"/>
      <w:bookmarkStart w:id="28" w:name="_Toc94098308"/>
      <w:r w:rsidRPr="00AD698B">
        <w:rPr>
          <w:rFonts w:ascii="Helvetica" w:hAnsi="Helvetica" w:cs="Helvetica"/>
        </w:rPr>
        <w:t>hh3cDhcpSnoop2IfVlanRIDTable</w:t>
      </w:r>
      <w:bookmarkEnd w:id="25"/>
      <w:bookmarkEnd w:id="26"/>
      <w:bookmarkEnd w:id="27"/>
      <w:bookmarkEnd w:id="28"/>
    </w:p>
    <w:p w:rsidR="00912C75" w:rsidRDefault="00912C75" w:rsidP="00912C75">
      <w:r>
        <w:t xml:space="preserve">OID of this table is: </w:t>
      </w:r>
      <w:r w:rsidRPr="004C6AAB">
        <w:t>1.3.6.1.4.1.25506.2.</w:t>
      </w:r>
      <w:r>
        <w:rPr>
          <w:rFonts w:hint="eastAsia"/>
        </w:rPr>
        <w:t>124.2.4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12C7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lang w:val="zh-CN"/>
              </w:rPr>
            </w:pPr>
            <w:r w:rsidRPr="00690671">
              <w:rPr>
                <w:rFonts w:ascii="Helvetica" w:hAnsi="Helvetica" w:cs="Helvetica"/>
              </w:rPr>
              <w:t>hh3cDhcpSnoop2IfVlanRIDVlanIndex</w:t>
            </w:r>
            <w:r w:rsidRPr="00F250C1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4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522330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A524F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8B5A4B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B74E1F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F250C1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0671">
              <w:rPr>
                <w:rFonts w:ascii="Helvetica" w:hAnsi="Helvetica" w:cs="Helvetica"/>
              </w:rPr>
              <w:t>hh3cDhcpSnoop2IfVlanRIDMode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4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0671">
              <w:rPr>
                <w:rFonts w:ascii="Helvetica" w:hAnsi="Helvetica" w:cs="Helvetica"/>
              </w:rPr>
              <w:t>hh3cDhcpSnoop2IfVlanRIDStr</w:t>
            </w:r>
            <w:r w:rsidRPr="00F250C1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4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  <w:tr w:rsidR="00912C7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73DF4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0671">
              <w:rPr>
                <w:rFonts w:ascii="Helvetica" w:hAnsi="Helvetica" w:cs="Helvetica"/>
              </w:rPr>
              <w:t>hh3cDhcpSnoop2IfVlanRIDRowStatus</w:t>
            </w:r>
            <w:r w:rsidRPr="00BA524F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B74E1F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 w:hint="eastAsia"/>
              </w:rPr>
              <w:t>124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4</w:t>
            </w:r>
            <w:r>
              <w:rPr>
                <w:rFonts w:ascii="Helvetica" w:hAnsi="Helvetica" w:cs="Helvetica"/>
              </w:rPr>
              <w:t>.1</w:t>
            </w:r>
            <w:r>
              <w:rPr>
                <w:rFonts w:ascii="Helvetica" w:hAnsi="Helvetica" w:cs="Helvetica" w:hint="eastAsia"/>
              </w:rPr>
              <w:t>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Default="00912C7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12C75" w:rsidRPr="00666F49" w:rsidRDefault="00912C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66F49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494" w:rsidRDefault="00C07494">
      <w:r>
        <w:separator/>
      </w:r>
    </w:p>
  </w:endnote>
  <w:endnote w:type="continuationSeparator" w:id="0">
    <w:p w:rsidR="00C07494" w:rsidRDefault="00C0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Courier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A69FC">
      <w:fldChar w:fldCharType="begin"/>
    </w:r>
    <w:r>
      <w:instrText>PAGE</w:instrText>
    </w:r>
    <w:r w:rsidR="00FA69FC">
      <w:fldChar w:fldCharType="separate"/>
    </w:r>
    <w:r w:rsidR="00F16A66">
      <w:rPr>
        <w:noProof/>
      </w:rPr>
      <w:t>1</w:t>
    </w:r>
    <w:r w:rsidR="00FA69F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F16A66">
      <w:fldChar w:fldCharType="begin"/>
    </w:r>
    <w:r w:rsidR="00F16A66">
      <w:instrText xml:space="preserve"> NUMPAGES  \* Arabic  \* MERGEFORMAT </w:instrText>
    </w:r>
    <w:r w:rsidR="00F16A66">
      <w:fldChar w:fldCharType="separate"/>
    </w:r>
    <w:r w:rsidR="00F16A66">
      <w:rPr>
        <w:noProof/>
      </w:rPr>
      <w:t>3</w:t>
    </w:r>
    <w:r w:rsidR="00F16A66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494" w:rsidRDefault="00C07494">
      <w:r>
        <w:separator/>
      </w:r>
    </w:p>
  </w:footnote>
  <w:footnote w:type="continuationSeparator" w:id="0">
    <w:p w:rsidR="00C07494" w:rsidRDefault="00C07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912C75" w:rsidRPr="00912C75">
      <w:t xml:space="preserve"> HH3C-DHCP-SNOOP2-MIB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2C75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07494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A66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A69FC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912C7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912C7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912C7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912C7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912C7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912C7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912C7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D01CA-8953-4268-BA6D-00741B9B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394</Words>
  <Characters>4476</Characters>
  <Application>Microsoft Office Word</Application>
  <DocSecurity>0</DocSecurity>
  <Lines>279</Lines>
  <Paragraphs>231</Paragraphs>
  <ScaleCrop>false</ScaleCrop>
  <Company/>
  <LinksUpToDate>false</LinksUpToDate>
  <CharactersWithSpaces>4639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2022-01-26T06:03:00Z</dcterms:modified>
</cp:coreProperties>
</file>